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8EF" w:rsidRDefault="006618EF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>ОБРАЗЕЦ № 7</w:t>
      </w:r>
    </w:p>
    <w:p w:rsidR="006618EF" w:rsidRDefault="006618EF">
      <w:pPr>
        <w:pStyle w:val="BodyText2"/>
        <w:spacing w:line="240" w:lineRule="auto"/>
        <w:ind w:right="442"/>
        <w:rPr>
          <w:rFonts w:ascii="Calibri" w:hAnsi="Calibri"/>
          <w:b/>
          <w:caps/>
        </w:rPr>
      </w:pPr>
    </w:p>
    <w:p w:rsidR="006618EF" w:rsidRDefault="006618EF">
      <w:pPr>
        <w:pStyle w:val="BodyText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ЦЕНОВО Предложение</w:t>
      </w:r>
    </w:p>
    <w:p w:rsidR="006618EF" w:rsidRDefault="006618EF">
      <w:pPr>
        <w:ind w:right="50"/>
        <w:rPr>
          <w:color w:val="000000"/>
        </w:rPr>
      </w:pPr>
    </w:p>
    <w:p w:rsidR="006618EF" w:rsidRDefault="006618EF">
      <w:pPr>
        <w:ind w:right="50"/>
        <w:rPr>
          <w:color w:val="000000"/>
        </w:rPr>
      </w:pPr>
      <w:r>
        <w:rPr>
          <w:color w:val="000000"/>
        </w:rPr>
        <w:t>от ......................................................................................................................................................</w:t>
      </w:r>
    </w:p>
    <w:p w:rsidR="006618EF" w:rsidRDefault="006618EF">
      <w:pPr>
        <w:ind w:right="50"/>
        <w:jc w:val="center"/>
        <w:rPr>
          <w:color w:val="000000"/>
        </w:rPr>
      </w:pPr>
      <w:r>
        <w:rPr>
          <w:i/>
          <w:color w:val="000000"/>
        </w:rPr>
        <w:t xml:space="preserve"> (наименование на участника</w:t>
      </w:r>
      <w:r>
        <w:rPr>
          <w:color w:val="000000"/>
        </w:rPr>
        <w:t>)</w:t>
      </w:r>
    </w:p>
    <w:p w:rsidR="006618EF" w:rsidRDefault="006618EF">
      <w:pPr>
        <w:ind w:right="50"/>
        <w:rPr>
          <w:color w:val="000000"/>
        </w:rPr>
      </w:pPr>
    </w:p>
    <w:p w:rsidR="006618EF" w:rsidRDefault="006618EF">
      <w:pPr>
        <w:ind w:right="50"/>
        <w:rPr>
          <w:color w:val="000000"/>
        </w:rPr>
      </w:pPr>
      <w:r>
        <w:rPr>
          <w:color w:val="000000"/>
        </w:rPr>
        <w:t>и подписано от ..............................................................................................................................</w:t>
      </w:r>
    </w:p>
    <w:p w:rsidR="006618EF" w:rsidRDefault="006618EF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 xml:space="preserve"> (трите имена и ЕГН)</w:t>
      </w:r>
    </w:p>
    <w:p w:rsidR="006618EF" w:rsidRDefault="006618EF">
      <w:pPr>
        <w:ind w:right="50"/>
        <w:jc w:val="center"/>
        <w:rPr>
          <w:i/>
          <w:color w:val="000000"/>
        </w:rPr>
      </w:pPr>
    </w:p>
    <w:p w:rsidR="006618EF" w:rsidRDefault="006618EF">
      <w:pPr>
        <w:ind w:right="50"/>
        <w:rPr>
          <w:color w:val="000000"/>
        </w:rPr>
      </w:pPr>
      <w:r>
        <w:rPr>
          <w:color w:val="000000"/>
        </w:rPr>
        <w:t>в качеството му на .........................................................................................................................</w:t>
      </w:r>
    </w:p>
    <w:p w:rsidR="006618EF" w:rsidRDefault="006618EF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>(на длъжност)</w:t>
      </w:r>
    </w:p>
    <w:p w:rsidR="006618EF" w:rsidRDefault="006618EF">
      <w:pPr>
        <w:shd w:val="clear" w:color="auto" w:fill="FFFFFF"/>
        <w:spacing w:line="276" w:lineRule="auto"/>
        <w:ind w:right="50"/>
      </w:pPr>
    </w:p>
    <w:p w:rsidR="006618EF" w:rsidRDefault="006618EF">
      <w:pPr>
        <w:shd w:val="clear" w:color="auto" w:fill="FFFFFF"/>
        <w:spacing w:line="276" w:lineRule="auto"/>
        <w:ind w:right="50"/>
        <w:rPr>
          <w:i/>
        </w:rPr>
      </w:pPr>
      <w:r>
        <w:t>с ЕИК/БУЛСТАТ/ЕГН/друга индивидуализация на участника или подизпълнителя (когато е приложимо): .................................................................................................................................</w:t>
      </w:r>
    </w:p>
    <w:p w:rsidR="006618EF" w:rsidRDefault="006618EF">
      <w:pPr>
        <w:shd w:val="clear" w:color="auto" w:fill="FFFFFF"/>
        <w:spacing w:line="276" w:lineRule="auto"/>
        <w:jc w:val="both"/>
        <w:rPr>
          <w:b/>
        </w:rPr>
      </w:pPr>
    </w:p>
    <w:p w:rsidR="006618EF" w:rsidRDefault="006618EF">
      <w:pPr>
        <w:jc w:val="both"/>
        <w:rPr>
          <w:b/>
          <w:bCs/>
          <w:lang w:val="ru-RU"/>
        </w:rPr>
      </w:pPr>
    </w:p>
    <w:p w:rsidR="006618EF" w:rsidRDefault="006618EF">
      <w:pPr>
        <w:jc w:val="both"/>
        <w:rPr>
          <w:b/>
          <w:bCs/>
          <w:lang w:val="ru-RU"/>
        </w:rPr>
      </w:pPr>
      <w:r>
        <w:rPr>
          <w:b/>
          <w:bCs/>
          <w:lang w:val="ru-RU"/>
        </w:rPr>
        <w:t>УВАЖАЕМИ ДАМИ И ГОСПОДА,</w:t>
      </w:r>
    </w:p>
    <w:p w:rsidR="006618EF" w:rsidRDefault="006618EF">
      <w:pPr>
        <w:tabs>
          <w:tab w:val="left" w:pos="720"/>
        </w:tabs>
        <w:autoSpaceDE w:val="0"/>
        <w:autoSpaceDN w:val="0"/>
        <w:jc w:val="both"/>
        <w:rPr>
          <w:lang w:val="ru-RU"/>
        </w:rPr>
      </w:pPr>
    </w:p>
    <w:p w:rsidR="006618EF" w:rsidRPr="002C6D94" w:rsidRDefault="006618EF" w:rsidP="002C6D94">
      <w:pPr>
        <w:jc w:val="both"/>
        <w:rPr>
          <w:lang w:val="ru-RU"/>
        </w:rPr>
      </w:pPr>
      <w:r>
        <w:rPr>
          <w:lang w:val="ru-RU"/>
        </w:rPr>
        <w:t>С настоящото Ви представяме нашата ценова оферта за участие в обявената от Вас  процедура за възлагане на обществена поръчка с предмет</w:t>
      </w:r>
      <w:r w:rsidRPr="002C6D94">
        <w:rPr>
          <w:b/>
          <w:lang w:val="ru-RU"/>
        </w:rPr>
        <w:t xml:space="preserve">: </w:t>
      </w:r>
      <w:r w:rsidRPr="002C6D94">
        <w:rPr>
          <w:b/>
        </w:rPr>
        <w:t>„Упражняване на строителен надзор</w:t>
      </w:r>
      <w:r w:rsidRPr="002C6D94">
        <w:rPr>
          <w:b/>
          <w:color w:val="000000"/>
        </w:rPr>
        <w:t xml:space="preserve"> при изпълнение на</w:t>
      </w:r>
      <w:r w:rsidRPr="002C6D94">
        <w:rPr>
          <w:b/>
          <w:color w:val="000000"/>
          <w:lang w:val="ru-RU"/>
        </w:rPr>
        <w:t xml:space="preserve"> </w:t>
      </w:r>
      <w:r w:rsidRPr="002C6D94">
        <w:rPr>
          <w:b/>
          <w:color w:val="000000"/>
        </w:rPr>
        <w:t>СМР на</w:t>
      </w:r>
      <w:r w:rsidRPr="002C6D94">
        <w:rPr>
          <w:b/>
          <w:color w:val="000000"/>
          <w:lang w:val="ru-RU"/>
        </w:rPr>
        <w:t xml:space="preserve"> </w:t>
      </w:r>
      <w:r w:rsidRPr="002C6D94">
        <w:rPr>
          <w:b/>
          <w:color w:val="000000"/>
        </w:rPr>
        <w:t>обект: „</w:t>
      </w:r>
      <w:r w:rsidRPr="002C6D94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  <w:r w:rsidRPr="002C6D94">
        <w:rPr>
          <w:b/>
          <w:lang w:val="ru-RU"/>
        </w:rPr>
        <w:t>.</w:t>
      </w:r>
    </w:p>
    <w:p w:rsidR="006618EF" w:rsidRPr="002C6D94" w:rsidRDefault="006618EF">
      <w:pPr>
        <w:tabs>
          <w:tab w:val="left" w:pos="720"/>
        </w:tabs>
        <w:autoSpaceDE w:val="0"/>
        <w:autoSpaceDN w:val="0"/>
        <w:jc w:val="both"/>
        <w:rPr>
          <w:b/>
        </w:rPr>
      </w:pPr>
    </w:p>
    <w:p w:rsidR="006618EF" w:rsidRDefault="006618EF">
      <w:pPr>
        <w:tabs>
          <w:tab w:val="left" w:pos="720"/>
        </w:tabs>
        <w:autoSpaceDE w:val="0"/>
        <w:autoSpaceDN w:val="0"/>
        <w:jc w:val="both"/>
        <w:rPr>
          <w:b/>
          <w:color w:val="000000"/>
        </w:rPr>
      </w:pPr>
      <w:r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6618EF" w:rsidRDefault="006618EF">
      <w:pPr>
        <w:pStyle w:val="BodyText"/>
        <w:spacing w:after="0"/>
        <w:rPr>
          <w:rFonts w:eastAsia="SimSun"/>
          <w:b/>
          <w:caps/>
        </w:rPr>
      </w:pPr>
    </w:p>
    <w:p w:rsidR="006618EF" w:rsidRDefault="006618EF">
      <w:pPr>
        <w:pStyle w:val="BodyText"/>
        <w:spacing w:line="360" w:lineRule="auto"/>
        <w:rPr>
          <w:rFonts w:eastAsia="SimSun"/>
          <w:b/>
        </w:rPr>
      </w:pPr>
      <w:r>
        <w:rPr>
          <w:rFonts w:eastAsia="SimSun"/>
          <w:b/>
          <w:caps/>
        </w:rPr>
        <w:t xml:space="preserve">Обща цена за изпълнение    </w:t>
      </w:r>
      <w:r>
        <w:rPr>
          <w:rFonts w:eastAsia="SimSun"/>
          <w:b/>
          <w:caps/>
        </w:rPr>
        <w:tab/>
      </w:r>
      <w:r>
        <w:rPr>
          <w:rFonts w:eastAsia="SimSun"/>
          <w:b/>
        </w:rPr>
        <w:tab/>
        <w:t xml:space="preserve">                   …………… лева без ДДС</w:t>
      </w:r>
    </w:p>
    <w:p w:rsidR="006618EF" w:rsidRDefault="006618EF">
      <w:pPr>
        <w:pStyle w:val="BodyText"/>
        <w:spacing w:line="360" w:lineRule="auto"/>
        <w:jc w:val="both"/>
        <w:rPr>
          <w:rFonts w:eastAsia="SimSun"/>
          <w:b/>
        </w:rPr>
      </w:pPr>
      <w:r>
        <w:rPr>
          <w:rFonts w:eastAsia="SimSun"/>
          <w:b/>
        </w:rPr>
        <w:t>(</w:t>
      </w:r>
      <w:r>
        <w:rPr>
          <w:rFonts w:eastAsia="SimSun"/>
          <w:i/>
        </w:rPr>
        <w:t>словом: ……………………………………………………….…..)лева без ДДС</w:t>
      </w:r>
    </w:p>
    <w:p w:rsidR="006618EF" w:rsidRDefault="006618EF">
      <w:pPr>
        <w:pStyle w:val="BodyText"/>
        <w:spacing w:after="0"/>
        <w:rPr>
          <w:rFonts w:eastAsia="SimSun"/>
          <w:b/>
          <w:caps/>
        </w:rPr>
      </w:pPr>
    </w:p>
    <w:p w:rsidR="006618EF" w:rsidRDefault="006618EF">
      <w:pPr>
        <w:pStyle w:val="BodyText"/>
        <w:spacing w:before="240" w:line="360" w:lineRule="auto"/>
        <w:rPr>
          <w:rFonts w:eastAsia="SimSun"/>
          <w:b/>
        </w:rPr>
      </w:pPr>
      <w:r>
        <w:rPr>
          <w:rFonts w:eastAsia="SimSun"/>
          <w:b/>
          <w:caps/>
        </w:rPr>
        <w:t>Обща цена за изпълнение</w:t>
      </w:r>
      <w:r>
        <w:rPr>
          <w:rFonts w:eastAsia="SimSun"/>
          <w:b/>
        </w:rPr>
        <w:tab/>
      </w:r>
      <w:r>
        <w:rPr>
          <w:rFonts w:eastAsia="SimSun"/>
          <w:b/>
        </w:rPr>
        <w:tab/>
        <w:t xml:space="preserve">           </w:t>
      </w:r>
      <w:r>
        <w:rPr>
          <w:rFonts w:eastAsia="SimSun"/>
          <w:b/>
        </w:rPr>
        <w:tab/>
        <w:t xml:space="preserve">       ……………… лева с ДДС</w:t>
      </w:r>
    </w:p>
    <w:p w:rsidR="006618EF" w:rsidRDefault="006618EF">
      <w:pPr>
        <w:pStyle w:val="BodyText"/>
        <w:spacing w:line="360" w:lineRule="auto"/>
        <w:rPr>
          <w:rFonts w:eastAsia="SimSun"/>
          <w:i/>
        </w:rPr>
      </w:pPr>
      <w:r>
        <w:rPr>
          <w:rFonts w:eastAsia="SimSun"/>
          <w:b/>
        </w:rPr>
        <w:t>(</w:t>
      </w:r>
      <w:r>
        <w:rPr>
          <w:rFonts w:eastAsia="SimSun"/>
          <w:i/>
        </w:rPr>
        <w:t>словом: …………………………………………………………………….…..)лева с ДДС</w:t>
      </w:r>
    </w:p>
    <w:p w:rsidR="006618EF" w:rsidRPr="002C6D94" w:rsidRDefault="006618EF">
      <w:pPr>
        <w:spacing w:before="120"/>
        <w:ind w:right="23"/>
        <w:jc w:val="both"/>
        <w:rPr>
          <w:color w:val="000000"/>
          <w:lang w:val="ru-RU"/>
        </w:rPr>
      </w:pPr>
      <w:r>
        <w:rPr>
          <w:color w:val="000000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6618EF" w:rsidRDefault="006618EF">
      <w:pPr>
        <w:tabs>
          <w:tab w:val="left" w:pos="0"/>
        </w:tabs>
        <w:spacing w:before="120"/>
        <w:ind w:right="23"/>
        <w:jc w:val="both"/>
        <w:rPr>
          <w:color w:val="000000"/>
        </w:rPr>
      </w:pPr>
      <w:r>
        <w:rPr>
          <w:color w:val="000000"/>
        </w:rPr>
        <w:t>Декларирам, че предложената от нас цена е определена при пълно съответствие с условията от документацията за участие в обществената поръчка и включва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6618EF" w:rsidRDefault="006618EF">
      <w:pPr>
        <w:shd w:val="clear" w:color="auto" w:fill="FFFFFF"/>
        <w:spacing w:before="120"/>
        <w:ind w:right="23"/>
        <w:jc w:val="both"/>
        <w:rPr>
          <w:color w:val="000000"/>
        </w:rPr>
      </w:pPr>
      <w:r>
        <w:rPr>
          <w:color w:val="000000"/>
        </w:rPr>
        <w:t>Задължаваме се, ако нашата оферта бъде приета и сме определени за Изпълнител, да изпълним услугите, съгласно сроковете и условията, залегнали в договора.</w:t>
      </w:r>
    </w:p>
    <w:p w:rsidR="006618EF" w:rsidRDefault="006618EF">
      <w:pPr>
        <w:shd w:val="clear" w:color="auto" w:fill="FFFFFF"/>
        <w:spacing w:before="120"/>
        <w:ind w:right="23"/>
        <w:jc w:val="both"/>
        <w:rPr>
          <w:color w:val="000000"/>
        </w:rPr>
      </w:pPr>
      <w:r>
        <w:rPr>
          <w:color w:val="000000"/>
        </w:rPr>
        <w:t>Съгласни сме заплащането да става съгласно клаузите, залегнали в проекта на договора, като всички наши действия подлежат на проверка и съгласуване от страна на Възложителя.</w:t>
      </w:r>
    </w:p>
    <w:p w:rsidR="006618EF" w:rsidRDefault="006618EF">
      <w:pPr>
        <w:shd w:val="clear" w:color="auto" w:fill="FFFFFF"/>
        <w:spacing w:line="276" w:lineRule="auto"/>
        <w:jc w:val="both"/>
        <w:rPr>
          <w:b/>
        </w:rPr>
      </w:pPr>
    </w:p>
    <w:p w:rsidR="006618EF" w:rsidRDefault="006618EF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6618EF" w:rsidRDefault="006618EF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6618EF" w:rsidRPr="002C6D94" w:rsidRDefault="006618EF">
      <w:pPr>
        <w:tabs>
          <w:tab w:val="left" w:pos="0"/>
          <w:tab w:val="left" w:pos="4860"/>
        </w:tabs>
        <w:spacing w:after="120"/>
        <w:rPr>
          <w:sz w:val="20"/>
          <w:lang w:val="ru-RU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p w:rsidR="006618EF" w:rsidRDefault="006618EF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618EF" w:rsidRDefault="006618EF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618EF" w:rsidRDefault="006618EF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618EF" w:rsidRDefault="006618EF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618EF" w:rsidRDefault="006618EF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618EF" w:rsidRDefault="006618EF">
      <w:pPr>
        <w:pStyle w:val="CommentText"/>
        <w:rPr>
          <w:b/>
          <w:i/>
        </w:rPr>
      </w:pPr>
      <w:r>
        <w:rPr>
          <w:i/>
        </w:rPr>
        <w:t>При несъответствие в изписаното с цифри и с думи участникът ще бъде отстранен от по-нататъшно уч</w:t>
      </w:r>
      <w:bookmarkStart w:id="0" w:name="_GoBack"/>
      <w:bookmarkEnd w:id="0"/>
      <w:r>
        <w:rPr>
          <w:i/>
        </w:rPr>
        <w:t>астие в процедурата.</w:t>
      </w:r>
    </w:p>
    <w:sectPr w:rsidR="006618EF" w:rsidSect="003A4D1C">
      <w:headerReference w:type="default" r:id="rId7"/>
      <w:footerReference w:type="default" r:id="rId8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8EF" w:rsidRDefault="006618EF" w:rsidP="003A4D1C">
      <w:r>
        <w:separator/>
      </w:r>
    </w:p>
  </w:endnote>
  <w:endnote w:type="continuationSeparator" w:id="0">
    <w:p w:rsidR="006618EF" w:rsidRDefault="006618EF" w:rsidP="003A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EF" w:rsidRDefault="006618EF">
    <w:pPr>
      <w:pStyle w:val="Footer"/>
      <w:jc w:val="right"/>
    </w:pPr>
    <w:fldSimple w:instr=" PAGE   \* MERGEFORMAT ">
      <w:r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8EF" w:rsidRDefault="006618EF" w:rsidP="003A4D1C">
      <w:r>
        <w:separator/>
      </w:r>
    </w:p>
  </w:footnote>
  <w:footnote w:type="continuationSeparator" w:id="0">
    <w:p w:rsidR="006618EF" w:rsidRDefault="006618EF" w:rsidP="003A4D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EF" w:rsidRPr="002C6D94" w:rsidRDefault="006618EF" w:rsidP="005B6A87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  <w:r>
      <w:t xml:space="preserve"> </w:t>
    </w:r>
  </w:p>
  <w:p w:rsidR="006618EF" w:rsidRPr="00186747" w:rsidRDefault="006618EF" w:rsidP="002C6D94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обект:</w:t>
    </w:r>
  </w:p>
  <w:p w:rsidR="006618EF" w:rsidRDefault="006618EF" w:rsidP="002C6D94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6618EF" w:rsidRPr="002C6D94" w:rsidRDefault="006618EF" w:rsidP="005B6A87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061B6"/>
    <w:multiLevelType w:val="multilevel"/>
    <w:tmpl w:val="7C9061B6"/>
    <w:lvl w:ilvl="0">
      <w:start w:val="1"/>
      <w:numFmt w:val="lowerRoman"/>
      <w:pStyle w:val="ListParagraph1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654"/>
    <w:rsid w:val="00065984"/>
    <w:rsid w:val="0007015C"/>
    <w:rsid w:val="000A1168"/>
    <w:rsid w:val="000C5334"/>
    <w:rsid w:val="000C74A0"/>
    <w:rsid w:val="000D35B1"/>
    <w:rsid w:val="000E62CF"/>
    <w:rsid w:val="001170B3"/>
    <w:rsid w:val="00143688"/>
    <w:rsid w:val="00152D0A"/>
    <w:rsid w:val="0015680A"/>
    <w:rsid w:val="00186747"/>
    <w:rsid w:val="001971E0"/>
    <w:rsid w:val="001A5103"/>
    <w:rsid w:val="001B30B3"/>
    <w:rsid w:val="001B39DE"/>
    <w:rsid w:val="001F0C6A"/>
    <w:rsid w:val="00200106"/>
    <w:rsid w:val="002206FE"/>
    <w:rsid w:val="0022420F"/>
    <w:rsid w:val="002256C7"/>
    <w:rsid w:val="0024277C"/>
    <w:rsid w:val="0025477D"/>
    <w:rsid w:val="00263516"/>
    <w:rsid w:val="00273417"/>
    <w:rsid w:val="00292432"/>
    <w:rsid w:val="002C6D94"/>
    <w:rsid w:val="002E61A1"/>
    <w:rsid w:val="0035390F"/>
    <w:rsid w:val="00363916"/>
    <w:rsid w:val="0037688A"/>
    <w:rsid w:val="0038706B"/>
    <w:rsid w:val="003A4D1C"/>
    <w:rsid w:val="003B52DB"/>
    <w:rsid w:val="003E67F6"/>
    <w:rsid w:val="004011A8"/>
    <w:rsid w:val="00405B96"/>
    <w:rsid w:val="00417E03"/>
    <w:rsid w:val="0043640F"/>
    <w:rsid w:val="00445B38"/>
    <w:rsid w:val="00445D77"/>
    <w:rsid w:val="00474CD7"/>
    <w:rsid w:val="004A60A1"/>
    <w:rsid w:val="004F2C28"/>
    <w:rsid w:val="004F46CD"/>
    <w:rsid w:val="00541B79"/>
    <w:rsid w:val="00556F30"/>
    <w:rsid w:val="00567A58"/>
    <w:rsid w:val="00583C9A"/>
    <w:rsid w:val="005A13D0"/>
    <w:rsid w:val="005B5F2C"/>
    <w:rsid w:val="005B6A87"/>
    <w:rsid w:val="005D79F1"/>
    <w:rsid w:val="005F25F3"/>
    <w:rsid w:val="006563EA"/>
    <w:rsid w:val="006618EF"/>
    <w:rsid w:val="0067291D"/>
    <w:rsid w:val="00691A2E"/>
    <w:rsid w:val="006D0EB6"/>
    <w:rsid w:val="006D18EB"/>
    <w:rsid w:val="006F2C4A"/>
    <w:rsid w:val="006F4990"/>
    <w:rsid w:val="007126F6"/>
    <w:rsid w:val="007351C2"/>
    <w:rsid w:val="00763389"/>
    <w:rsid w:val="00773F0A"/>
    <w:rsid w:val="007942E1"/>
    <w:rsid w:val="007A31CA"/>
    <w:rsid w:val="007B08CD"/>
    <w:rsid w:val="007D633A"/>
    <w:rsid w:val="007E1B32"/>
    <w:rsid w:val="007E2678"/>
    <w:rsid w:val="007E3DCE"/>
    <w:rsid w:val="008009E5"/>
    <w:rsid w:val="00807BF3"/>
    <w:rsid w:val="008104BC"/>
    <w:rsid w:val="00822675"/>
    <w:rsid w:val="00840D34"/>
    <w:rsid w:val="00857A70"/>
    <w:rsid w:val="00860659"/>
    <w:rsid w:val="008D1C02"/>
    <w:rsid w:val="008D79A6"/>
    <w:rsid w:val="008E1F50"/>
    <w:rsid w:val="00923369"/>
    <w:rsid w:val="00931593"/>
    <w:rsid w:val="009327AC"/>
    <w:rsid w:val="00932865"/>
    <w:rsid w:val="00953873"/>
    <w:rsid w:val="009914E4"/>
    <w:rsid w:val="00997D7C"/>
    <w:rsid w:val="009A0C07"/>
    <w:rsid w:val="009A6E94"/>
    <w:rsid w:val="009D0D4C"/>
    <w:rsid w:val="009D2495"/>
    <w:rsid w:val="009E0497"/>
    <w:rsid w:val="009E33B1"/>
    <w:rsid w:val="00A00654"/>
    <w:rsid w:val="00A12D0E"/>
    <w:rsid w:val="00A17BD9"/>
    <w:rsid w:val="00A54D35"/>
    <w:rsid w:val="00A5790B"/>
    <w:rsid w:val="00A67EB7"/>
    <w:rsid w:val="00A705CC"/>
    <w:rsid w:val="00A7070C"/>
    <w:rsid w:val="00A74D47"/>
    <w:rsid w:val="00A758BA"/>
    <w:rsid w:val="00AA47D5"/>
    <w:rsid w:val="00AB1E31"/>
    <w:rsid w:val="00AD55C2"/>
    <w:rsid w:val="00AD692A"/>
    <w:rsid w:val="00AE0F4E"/>
    <w:rsid w:val="00B112AC"/>
    <w:rsid w:val="00B11C52"/>
    <w:rsid w:val="00B1562A"/>
    <w:rsid w:val="00B23899"/>
    <w:rsid w:val="00B705CF"/>
    <w:rsid w:val="00B73E1E"/>
    <w:rsid w:val="00B91DE3"/>
    <w:rsid w:val="00BA44F5"/>
    <w:rsid w:val="00BB3D29"/>
    <w:rsid w:val="00BC77F7"/>
    <w:rsid w:val="00BE1C1C"/>
    <w:rsid w:val="00BE688E"/>
    <w:rsid w:val="00BE767F"/>
    <w:rsid w:val="00BF66A0"/>
    <w:rsid w:val="00C029C3"/>
    <w:rsid w:val="00C41C69"/>
    <w:rsid w:val="00C4751D"/>
    <w:rsid w:val="00C545FB"/>
    <w:rsid w:val="00CA7D8D"/>
    <w:rsid w:val="00CE39A9"/>
    <w:rsid w:val="00CF2A20"/>
    <w:rsid w:val="00D213DD"/>
    <w:rsid w:val="00D758B4"/>
    <w:rsid w:val="00DA440B"/>
    <w:rsid w:val="00DB18C9"/>
    <w:rsid w:val="00E04F87"/>
    <w:rsid w:val="00E32FD0"/>
    <w:rsid w:val="00E90908"/>
    <w:rsid w:val="00E92E7B"/>
    <w:rsid w:val="00EA4787"/>
    <w:rsid w:val="00EB40D0"/>
    <w:rsid w:val="00EB6510"/>
    <w:rsid w:val="00ED7AF0"/>
    <w:rsid w:val="00F068F0"/>
    <w:rsid w:val="00F40CE8"/>
    <w:rsid w:val="00F56BD9"/>
    <w:rsid w:val="00F73A00"/>
    <w:rsid w:val="00F8071C"/>
    <w:rsid w:val="00F977E9"/>
    <w:rsid w:val="00FB7258"/>
    <w:rsid w:val="00FD005C"/>
    <w:rsid w:val="00FE682E"/>
    <w:rsid w:val="00FF1326"/>
    <w:rsid w:val="00FF23F6"/>
    <w:rsid w:val="1DE20DA3"/>
    <w:rsid w:val="32A427B1"/>
    <w:rsid w:val="37D01514"/>
    <w:rsid w:val="4B9C45CD"/>
    <w:rsid w:val="7840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D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3A4D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4D1C"/>
    <w:rPr>
      <w:rFonts w:ascii="Segoe UI" w:hAnsi="Segoe UI" w:cs="Segoe UI"/>
      <w:sz w:val="18"/>
      <w:szCs w:val="18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3A4D1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3A4D1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CommentText">
    <w:name w:val="annotation text"/>
    <w:basedOn w:val="Normal"/>
    <w:link w:val="CommentTextChar"/>
    <w:uiPriority w:val="99"/>
    <w:rsid w:val="003A4D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A4D1C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A4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A4D1C"/>
    <w:rPr>
      <w:b/>
      <w:bCs/>
    </w:rPr>
  </w:style>
  <w:style w:type="paragraph" w:styleId="Footer">
    <w:name w:val="footer"/>
    <w:basedOn w:val="Normal"/>
    <w:link w:val="FooterChar"/>
    <w:uiPriority w:val="99"/>
    <w:rsid w:val="003A4D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rsid w:val="003A4D1C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A4D1C"/>
    <w:rPr>
      <w:rFonts w:ascii="Calibri" w:hAnsi="Calibri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3A4D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rsid w:val="003A4D1C"/>
    <w:rPr>
      <w:rFonts w:cs="Times New Roman"/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rsid w:val="003A4D1C"/>
    <w:rPr>
      <w:rFonts w:ascii="Times New Roman" w:hAnsi="Times New Roman" w:cs="Times New Roman"/>
      <w:sz w:val="27"/>
      <w:vertAlign w:val="superscript"/>
      <w:lang w:val="en-US"/>
    </w:rPr>
  </w:style>
  <w:style w:type="table" w:styleId="TableGrid">
    <w:name w:val="Table Grid"/>
    <w:basedOn w:val="TableNormal"/>
    <w:uiPriority w:val="99"/>
    <w:rsid w:val="003A4D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uiPriority w:val="99"/>
    <w:rsid w:val="003A4D1C"/>
    <w:rPr>
      <w:rFonts w:ascii="Times New Roman" w:hAnsi="Times New Roman"/>
      <w:b/>
      <w:sz w:val="26"/>
    </w:rPr>
  </w:style>
  <w:style w:type="paragraph" w:customStyle="1" w:styleId="ListParagraph1">
    <w:name w:val="List Paragraph1"/>
    <w:basedOn w:val="Normal"/>
    <w:uiPriority w:val="99"/>
    <w:rsid w:val="003A4D1C"/>
    <w:pPr>
      <w:numPr>
        <w:numId w:val="1"/>
      </w:numPr>
      <w:spacing w:before="120" w:after="120" w:line="240" w:lineRule="atLeast"/>
      <w:jc w:val="both"/>
    </w:pPr>
    <w:rPr>
      <w:rFonts w:ascii="Calibri" w:hAnsi="Calibri" w:cs="Calibri"/>
      <w:sz w:val="22"/>
      <w:szCs w:val="22"/>
    </w:rPr>
  </w:style>
  <w:style w:type="paragraph" w:customStyle="1" w:styleId="ListParagraph2">
    <w:name w:val="List Paragraph2"/>
    <w:basedOn w:val="Normal"/>
    <w:link w:val="ListParagraphChar"/>
    <w:uiPriority w:val="99"/>
    <w:rsid w:val="003A4D1C"/>
    <w:pPr>
      <w:ind w:left="720"/>
      <w:contextualSpacing/>
    </w:pPr>
    <w:rPr>
      <w:rFonts w:eastAsia="Calibri"/>
      <w:szCs w:val="20"/>
    </w:rPr>
  </w:style>
  <w:style w:type="paragraph" w:customStyle="1" w:styleId="NoSpacing1">
    <w:name w:val="No Spacing1"/>
    <w:uiPriority w:val="99"/>
    <w:rsid w:val="003A4D1C"/>
    <w:rPr>
      <w:lang w:eastAsia="en-US"/>
    </w:rPr>
  </w:style>
  <w:style w:type="character" w:customStyle="1" w:styleId="a">
    <w:name w:val="Основен текст_"/>
    <w:link w:val="1"/>
    <w:uiPriority w:val="99"/>
    <w:locked/>
    <w:rsid w:val="003A4D1C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3A4D1C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character" w:customStyle="1" w:styleId="ListParagraphChar">
    <w:name w:val="List Paragraph Char"/>
    <w:link w:val="ListParagraph2"/>
    <w:uiPriority w:val="99"/>
    <w:locked/>
    <w:rsid w:val="003A4D1C"/>
    <w:rPr>
      <w:rFonts w:ascii="Times New Roman" w:hAnsi="Times New Roman"/>
      <w:sz w:val="24"/>
      <w:lang w:val="bg-BG" w:eastAsia="bg-BG"/>
    </w:rPr>
  </w:style>
  <w:style w:type="character" w:styleId="Hyperlink">
    <w:name w:val="Hyperlink"/>
    <w:basedOn w:val="DefaultParagraphFont"/>
    <w:uiPriority w:val="99"/>
    <w:rsid w:val="005B6A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429</Words>
  <Characters>2450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9</cp:revision>
  <dcterms:created xsi:type="dcterms:W3CDTF">2018-09-03T12:08:00Z</dcterms:created>
  <dcterms:modified xsi:type="dcterms:W3CDTF">2018-10-12T11:25:00Z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